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88E" w:rsidRDefault="0081188E" w:rsidP="008A3B5E">
      <w:pPr>
        <w:pStyle w:val="Heading2"/>
        <w:jc w:val="center"/>
      </w:pPr>
      <w:r>
        <w:t>UCHWAŁA Nr  II-00322-11/12</w:t>
      </w:r>
    </w:p>
    <w:p w:rsidR="0081188E" w:rsidRDefault="0081188E" w:rsidP="008A3B5E">
      <w:pPr>
        <w:pStyle w:val="Heading3"/>
      </w:pPr>
      <w:r>
        <w:t>Składu Orzekającego Regionalnej Izby Obrachunkowej</w:t>
      </w:r>
    </w:p>
    <w:p w:rsidR="0081188E" w:rsidRDefault="0081188E" w:rsidP="008A3B5E">
      <w:pPr>
        <w:jc w:val="center"/>
        <w:rPr>
          <w:b/>
        </w:rPr>
      </w:pPr>
      <w:r>
        <w:rPr>
          <w:b/>
        </w:rPr>
        <w:t xml:space="preserve">w Białymstoku z dnia </w:t>
      </w:r>
      <w:bookmarkStart w:id="0" w:name="_GoBack"/>
      <w:bookmarkEnd w:id="0"/>
      <w:r>
        <w:rPr>
          <w:b/>
        </w:rPr>
        <w:t>9.05.2012 r.</w:t>
      </w:r>
    </w:p>
    <w:p w:rsidR="0081188E" w:rsidRDefault="0081188E" w:rsidP="00F10D35">
      <w:pPr>
        <w:pStyle w:val="BodyText21"/>
        <w:ind w:firstLine="0"/>
        <w:rPr>
          <w:b/>
        </w:rPr>
      </w:pPr>
    </w:p>
    <w:p w:rsidR="0081188E" w:rsidRPr="00216367" w:rsidRDefault="0081188E" w:rsidP="00F10D35">
      <w:pPr>
        <w:pStyle w:val="BodyText21"/>
        <w:ind w:firstLine="0"/>
        <w:rPr>
          <w:b/>
        </w:rPr>
      </w:pPr>
      <w:r w:rsidRPr="00216367">
        <w:rPr>
          <w:b/>
        </w:rPr>
        <w:t xml:space="preserve">w sprawie wyrażenia opinii o przedłożonym przez Komisję Rewizyjną Rady Gminy </w:t>
      </w:r>
      <w:r>
        <w:rPr>
          <w:b/>
        </w:rPr>
        <w:br/>
        <w:t xml:space="preserve">w Siemiatyczach </w:t>
      </w:r>
      <w:r w:rsidRPr="00216367">
        <w:rPr>
          <w:b/>
        </w:rPr>
        <w:t>wniosku o udzielenie Wójtowi absolutorium za 20</w:t>
      </w:r>
      <w:r>
        <w:rPr>
          <w:b/>
        </w:rPr>
        <w:t>11</w:t>
      </w:r>
      <w:r w:rsidRPr="00216367">
        <w:rPr>
          <w:b/>
        </w:rPr>
        <w:t xml:space="preserve"> rok</w:t>
      </w:r>
    </w:p>
    <w:p w:rsidR="0081188E" w:rsidRDefault="0081188E" w:rsidP="008A3B5E">
      <w:pPr>
        <w:jc w:val="both"/>
        <w:rPr>
          <w:b/>
        </w:rPr>
      </w:pPr>
    </w:p>
    <w:p w:rsidR="0081188E" w:rsidRDefault="0081188E" w:rsidP="008A3B5E">
      <w:pPr>
        <w:jc w:val="both"/>
      </w:pPr>
    </w:p>
    <w:p w:rsidR="0081188E" w:rsidRDefault="0081188E" w:rsidP="008A3B5E">
      <w:pPr>
        <w:jc w:val="both"/>
      </w:pPr>
      <w:r>
        <w:tab/>
        <w:t>Na podstawie art. 13 pkt 8 i art. 19 ustawy z dnia 7 października 1992 r. o regionalnych izbach obrachunkowych (tekst jednolity Dz. U. z 2001 r. Nr 55, poz. 577 ze zm.), art. 18a ustawy z dnia 8 marca 1990 r. o samorządzie gminnym (tekst jednolity Dz. U. z 2001 r. Nr 142, poz. 1591 ze zm.) oraz Zarządzenia Nr 5/11 Prezesa Regionalnej Izby Obrachunkowej w Białymstoku z dnia 3 października 2011 roku w sprawie wyznaczenia składów orzekających i ich przewodniczących działających w siedzibie RIO w Białymstoku i Zespołach zamiejscowych w Łomży i Suwałkach</w:t>
      </w:r>
    </w:p>
    <w:p w:rsidR="0081188E" w:rsidRDefault="0081188E" w:rsidP="008A3B5E">
      <w:pPr>
        <w:jc w:val="both"/>
      </w:pPr>
    </w:p>
    <w:p w:rsidR="0081188E" w:rsidRDefault="0081188E" w:rsidP="008A3B5E">
      <w:pPr>
        <w:jc w:val="both"/>
      </w:pPr>
      <w:r>
        <w:t>Skład Orzekający w osobach:</w:t>
      </w:r>
    </w:p>
    <w:p w:rsidR="0081188E" w:rsidRDefault="0081188E" w:rsidP="008A3B5E">
      <w:pPr>
        <w:rPr>
          <w:sz w:val="20"/>
        </w:rPr>
      </w:pPr>
    </w:p>
    <w:p w:rsidR="0081188E" w:rsidRDefault="0081188E" w:rsidP="008A3B5E">
      <w:pPr>
        <w:rPr>
          <w:b/>
        </w:rPr>
      </w:pPr>
      <w:r>
        <w:rPr>
          <w:b/>
        </w:rPr>
        <w:t>Przewodnicząca:</w:t>
      </w:r>
    </w:p>
    <w:p w:rsidR="0081188E" w:rsidRDefault="0081188E" w:rsidP="008A3B5E">
      <w:r>
        <w:t>Agnieszka Gerasimiuk</w:t>
      </w:r>
      <w:r>
        <w:tab/>
        <w:t>- Członek Kolegium RIO w Białymstoku</w:t>
      </w:r>
    </w:p>
    <w:p w:rsidR="0081188E" w:rsidRDefault="0081188E" w:rsidP="008A3B5E"/>
    <w:p w:rsidR="0081188E" w:rsidRDefault="0081188E" w:rsidP="008A3B5E">
      <w:pPr>
        <w:rPr>
          <w:b/>
        </w:rPr>
      </w:pPr>
      <w:r>
        <w:rPr>
          <w:b/>
        </w:rPr>
        <w:t>Członkowie:</w:t>
      </w:r>
    </w:p>
    <w:p w:rsidR="0081188E" w:rsidRDefault="0081188E" w:rsidP="008A3B5E">
      <w:pPr>
        <w:pStyle w:val="Footer"/>
        <w:tabs>
          <w:tab w:val="clear" w:pos="4536"/>
          <w:tab w:val="clear" w:pos="9072"/>
        </w:tabs>
      </w:pPr>
      <w:r>
        <w:t>Bogusław Dębski</w:t>
      </w:r>
      <w:r>
        <w:tab/>
      </w:r>
      <w:r>
        <w:tab/>
        <w:t>- Członek Kolegium RIO w Białymstoku</w:t>
      </w:r>
    </w:p>
    <w:p w:rsidR="0081188E" w:rsidRDefault="0081188E" w:rsidP="008A3B5E">
      <w:pPr>
        <w:pStyle w:val="Footer"/>
        <w:tabs>
          <w:tab w:val="clear" w:pos="4536"/>
          <w:tab w:val="clear" w:pos="9072"/>
        </w:tabs>
      </w:pPr>
      <w:r>
        <w:t>Aleksander Piszczatowski</w:t>
      </w:r>
      <w:r>
        <w:tab/>
        <w:t>- Członek Kolegium RIO w Białymstoku</w:t>
      </w:r>
    </w:p>
    <w:p w:rsidR="0081188E" w:rsidRDefault="0081188E" w:rsidP="008A3B5E"/>
    <w:p w:rsidR="0081188E" w:rsidRDefault="0081188E" w:rsidP="008A3B5E"/>
    <w:p w:rsidR="0081188E" w:rsidRDefault="0081188E" w:rsidP="008A3B5E">
      <w:pPr>
        <w:rPr>
          <w:b/>
        </w:rPr>
      </w:pPr>
      <w:r>
        <w:rPr>
          <w:b/>
        </w:rPr>
        <w:t>postanawia:</w:t>
      </w:r>
    </w:p>
    <w:p w:rsidR="0081188E" w:rsidRDefault="0081188E" w:rsidP="008A3B5E">
      <w:pPr>
        <w:rPr>
          <w:b/>
        </w:rPr>
      </w:pPr>
    </w:p>
    <w:p w:rsidR="0081188E" w:rsidRDefault="0081188E" w:rsidP="008A3B5E">
      <w:pPr>
        <w:pStyle w:val="BodyText21"/>
      </w:pPr>
      <w:r>
        <w:t xml:space="preserve">Stwierdzić, że wniosek Komisji Rewizyjnej </w:t>
      </w:r>
      <w:r w:rsidRPr="00B4392C">
        <w:t xml:space="preserve">Rady </w:t>
      </w:r>
      <w:r>
        <w:t>Gminy</w:t>
      </w:r>
      <w:r w:rsidRPr="00B4392C">
        <w:t xml:space="preserve"> </w:t>
      </w:r>
      <w:r>
        <w:t>Siemiatycze spełnia wymogi określone w ustawie o samorządzie gminnym i w ustawie o finansach publicznych, a w szczególności:</w:t>
      </w:r>
    </w:p>
    <w:p w:rsidR="0081188E" w:rsidRDefault="0081188E" w:rsidP="008A3B5E">
      <w:pPr>
        <w:ind w:firstLine="709"/>
        <w:jc w:val="both"/>
        <w:rPr>
          <w:sz w:val="16"/>
        </w:rPr>
      </w:pPr>
    </w:p>
    <w:p w:rsidR="0081188E" w:rsidRDefault="0081188E" w:rsidP="008A3B5E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</w:pPr>
      <w:r>
        <w:t>dotyczy wykonania budżetu,</w:t>
      </w:r>
    </w:p>
    <w:p w:rsidR="0081188E" w:rsidRDefault="0081188E" w:rsidP="008A3B5E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  <w:rPr>
          <w:szCs w:val="24"/>
        </w:rPr>
      </w:pPr>
      <w:r w:rsidRPr="008A3B5E">
        <w:rPr>
          <w:szCs w:val="24"/>
        </w:rPr>
        <w:t>oparty jest na opinii Komisji Rewizyjnej o wykonaniu budżetu,</w:t>
      </w:r>
    </w:p>
    <w:p w:rsidR="0081188E" w:rsidRPr="002C58F7" w:rsidRDefault="0081188E" w:rsidP="002C58F7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</w:pPr>
      <w:r>
        <w:t>skład Komisji w świetle oświadczenia Przewodniczącego Rady Gminy jest zgodny z wymogami ustawy o samorządzie gminnym.</w:t>
      </w:r>
    </w:p>
    <w:p w:rsidR="0081188E" w:rsidRDefault="0081188E" w:rsidP="008A3B5E">
      <w:pPr>
        <w:spacing w:line="360" w:lineRule="auto"/>
        <w:jc w:val="both"/>
        <w:rPr>
          <w:szCs w:val="24"/>
        </w:rPr>
      </w:pPr>
      <w:r>
        <w:rPr>
          <w:szCs w:val="24"/>
        </w:rPr>
        <w:tab/>
      </w:r>
      <w:r w:rsidRPr="008A3B5E">
        <w:rPr>
          <w:szCs w:val="24"/>
        </w:rPr>
        <w:t>Je</w:t>
      </w:r>
      <w:r>
        <w:rPr>
          <w:szCs w:val="24"/>
        </w:rPr>
        <w:t>dnocześnie zwraca się uwagę, iż w treści protokołu Komisji Rewizyjnej Rady Gminy Siemiatycze w pkt 3 lit. e błędnie podano rok 2012 jako rok „pomyślny w realizacji inwestycji gminnych …”.</w:t>
      </w:r>
    </w:p>
    <w:p w:rsidR="0081188E" w:rsidRDefault="0081188E" w:rsidP="002C58F7">
      <w:pPr>
        <w:spacing w:line="360" w:lineRule="auto"/>
        <w:jc w:val="both"/>
      </w:pPr>
      <w:r>
        <w:tab/>
        <w:t>Od niniejszej uchwały służy prawo wniesienia odwołania do pełnego składu Kolegium Regionalnej Izby Obrachunkowej w Białymstoku, ul. Branickiego 13.</w:t>
      </w:r>
    </w:p>
    <w:p w:rsidR="0081188E" w:rsidRDefault="0081188E" w:rsidP="008A3B5E">
      <w:pPr>
        <w:jc w:val="both"/>
      </w:pPr>
    </w:p>
    <w:p w:rsidR="0081188E" w:rsidRDefault="0081188E" w:rsidP="008A3B5E">
      <w:pPr>
        <w:jc w:val="both"/>
      </w:pPr>
    </w:p>
    <w:p w:rsidR="0081188E" w:rsidRDefault="0081188E" w:rsidP="008A3B5E">
      <w:pPr>
        <w:ind w:left="4536"/>
        <w:jc w:val="center"/>
      </w:pPr>
      <w:r>
        <w:t>Przewodnicząca Składu Orzekającego</w:t>
      </w:r>
    </w:p>
    <w:p w:rsidR="0081188E" w:rsidRDefault="0081188E" w:rsidP="00AF410F">
      <w:pPr>
        <w:ind w:left="4536"/>
        <w:jc w:val="center"/>
      </w:pPr>
      <w:r>
        <w:t>/-/</w:t>
      </w:r>
    </w:p>
    <w:p w:rsidR="0081188E" w:rsidRDefault="0081188E" w:rsidP="002C58F7">
      <w:pPr>
        <w:ind w:left="4536"/>
        <w:jc w:val="center"/>
      </w:pPr>
      <w:r>
        <w:t>Agnieszka Gerasimiuk</w:t>
      </w:r>
    </w:p>
    <w:sectPr w:rsidR="0081188E" w:rsidSect="002C58F7">
      <w:footnotePr>
        <w:pos w:val="beneathText"/>
      </w:footnotePr>
      <w:pgSz w:w="11905" w:h="16837"/>
      <w:pgMar w:top="1418" w:right="1276" w:bottom="899" w:left="1418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20E8CA54"/>
    <w:lvl w:ilvl="0">
      <w:start w:val="1"/>
      <w:numFmt w:val="none"/>
      <w:pStyle w:val="Heading1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lvlText w:val=""/>
      <w:lvlJc w:val="left"/>
      <w:rPr>
        <w:rFonts w:cs="Times New Roman"/>
      </w:rPr>
    </w:lvl>
    <w:lvl w:ilvl="6">
      <w:numFmt w:val="none"/>
      <w:lvlText w:val=""/>
      <w:lvlJc w:val="left"/>
      <w:rPr>
        <w:rFonts w:cs="Times New Roman"/>
      </w:rPr>
    </w:lvl>
    <w:lvl w:ilvl="7">
      <w:numFmt w:val="none"/>
      <w:lvlText w:val=""/>
      <w:lvlJc w:val="left"/>
      <w:rPr>
        <w:rFonts w:cs="Times New Roman"/>
      </w:rPr>
    </w:lvl>
    <w:lvl w:ilvl="8">
      <w:numFmt w:val="none"/>
      <w:lvlText w:val=""/>
      <w:lvlJc w:val="left"/>
      <w:rPr>
        <w:rFonts w:cs="Times New Roman"/>
      </w:rPr>
    </w:lvl>
  </w:abstractNum>
  <w:abstractNum w:abstractNumId="1">
    <w:nsid w:val="5B075D40"/>
    <w:multiLevelType w:val="multilevel"/>
    <w:tmpl w:val="44C24B98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3B5E"/>
    <w:rsid w:val="00216367"/>
    <w:rsid w:val="00240C67"/>
    <w:rsid w:val="002C58F7"/>
    <w:rsid w:val="00303D44"/>
    <w:rsid w:val="005103E8"/>
    <w:rsid w:val="007D7C65"/>
    <w:rsid w:val="00802255"/>
    <w:rsid w:val="0081188E"/>
    <w:rsid w:val="008A3B5E"/>
    <w:rsid w:val="00AF410F"/>
    <w:rsid w:val="00B4392C"/>
    <w:rsid w:val="00C77347"/>
    <w:rsid w:val="00CB427A"/>
    <w:rsid w:val="00CD5A7A"/>
    <w:rsid w:val="00E631F4"/>
    <w:rsid w:val="00F10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B5E"/>
    <w:pPr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A3B5E"/>
    <w:pPr>
      <w:keepNext/>
      <w:numPr>
        <w:numId w:val="1"/>
      </w:numPr>
      <w:jc w:val="both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8A3B5E"/>
    <w:pPr>
      <w:keepNext/>
      <w:numPr>
        <w:ilvl w:val="1"/>
        <w:numId w:val="1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9"/>
    <w:qFormat/>
    <w:rsid w:val="008A3B5E"/>
    <w:pPr>
      <w:keepNext/>
      <w:numPr>
        <w:ilvl w:val="2"/>
        <w:numId w:val="1"/>
      </w:numPr>
      <w:jc w:val="center"/>
      <w:outlineLvl w:val="2"/>
    </w:pPr>
    <w:rPr>
      <w:b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A3B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A3B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A3B5E"/>
    <w:rPr>
      <w:rFonts w:ascii="Times New Roman" w:hAnsi="Times New Roman" w:cs="Times New Roman"/>
      <w:b/>
      <w:sz w:val="20"/>
      <w:szCs w:val="20"/>
      <w:lang w:eastAsia="pl-PL"/>
    </w:rPr>
  </w:style>
  <w:style w:type="paragraph" w:styleId="Footer">
    <w:name w:val="footer"/>
    <w:basedOn w:val="Normal"/>
    <w:link w:val="FooterChar"/>
    <w:uiPriority w:val="99"/>
    <w:rsid w:val="008A3B5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A3B5E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"/>
    <w:uiPriority w:val="99"/>
    <w:rsid w:val="008A3B5E"/>
    <w:pPr>
      <w:ind w:firstLine="708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</Pages>
  <Words>265</Words>
  <Characters>1591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 II-00322-10/12</dc:title>
  <dc:subject/>
  <dc:creator>Agnieszka Mocarska</dc:creator>
  <cp:keywords/>
  <dc:description/>
  <cp:lastModifiedBy>pauwoj</cp:lastModifiedBy>
  <cp:revision>5</cp:revision>
  <cp:lastPrinted>2012-05-09T10:13:00Z</cp:lastPrinted>
  <dcterms:created xsi:type="dcterms:W3CDTF">2012-05-09T10:07:00Z</dcterms:created>
  <dcterms:modified xsi:type="dcterms:W3CDTF">2012-05-09T11:22:00Z</dcterms:modified>
</cp:coreProperties>
</file>